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Pr="00C17A45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C17A45">
        <w:rPr>
          <w:rFonts w:ascii="Times New Roman" w:hAnsi="Times New Roman" w:cs="Times New Roman"/>
          <w:b/>
          <w:bCs/>
          <w:sz w:val="40"/>
          <w:szCs w:val="40"/>
        </w:rPr>
        <w:t>ЗАДАНИЕ № 3</w:t>
      </w:r>
    </w:p>
    <w:p w:rsidR="008516D4" w:rsidRPr="00C17A45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Pr="00C17A45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  <w:r w:rsidRPr="00C17A45">
        <w:rPr>
          <w:rFonts w:ascii="Times New Roman" w:hAnsi="Times New Roman" w:cs="Times New Roman"/>
          <w:b/>
          <w:bCs/>
          <w:sz w:val="40"/>
          <w:szCs w:val="40"/>
          <w:u w:val="single"/>
        </w:rPr>
        <w:t>КРАСНАЯ  КНИГА</w:t>
      </w: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8516D4" w:rsidRDefault="008516D4" w:rsidP="00953D9A">
      <w:pPr>
        <w:pStyle w:val="PlainText"/>
        <w:rPr>
          <w:rFonts w:ascii="Times New Roman" w:hAnsi="Times New Roman" w:cs="Times New Roman"/>
          <w:b/>
          <w:bCs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4320"/>
        <w:gridCol w:w="1560"/>
      </w:tblGrid>
      <w:tr w:rsidR="008516D4" w:rsidTr="0003203B">
        <w:tc>
          <w:tcPr>
            <w:tcW w:w="1188" w:type="dxa"/>
          </w:tcPr>
          <w:p w:rsidR="008516D4" w:rsidRPr="009C2F9F" w:rsidRDefault="008516D4" w:rsidP="004D039C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he-IL"/>
              </w:rPr>
            </w:pPr>
            <w:r w:rsidRPr="009C2F9F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he-IL"/>
              </w:rPr>
              <w:t>ДО</w:t>
            </w:r>
          </w:p>
        </w:tc>
        <w:tc>
          <w:tcPr>
            <w:tcW w:w="4320" w:type="dxa"/>
          </w:tcPr>
          <w:p w:rsidR="008516D4" w:rsidRPr="009C2F9F" w:rsidRDefault="008516D4" w:rsidP="004D039C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  <w:lang w:bidi="he-IL"/>
              </w:rPr>
            </w:pPr>
          </w:p>
        </w:tc>
        <w:tc>
          <w:tcPr>
            <w:tcW w:w="1560" w:type="dxa"/>
          </w:tcPr>
          <w:p w:rsidR="008516D4" w:rsidRPr="009C2F9F" w:rsidRDefault="008516D4" w:rsidP="004D039C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he-IL"/>
              </w:rPr>
            </w:pPr>
            <w:r w:rsidRPr="009C2F9F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he-IL"/>
              </w:rPr>
              <w:t>ПОСЛЕ</w:t>
            </w:r>
          </w:p>
        </w:tc>
      </w:tr>
      <w:tr w:rsidR="008516D4" w:rsidTr="0003203B">
        <w:tc>
          <w:tcPr>
            <w:tcW w:w="1188" w:type="dxa"/>
          </w:tcPr>
          <w:p w:rsidR="008516D4" w:rsidRPr="009C2F9F" w:rsidRDefault="008516D4" w:rsidP="004D039C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  <w:lang w:bidi="he-IL"/>
              </w:rPr>
            </w:pPr>
          </w:p>
        </w:tc>
        <w:tc>
          <w:tcPr>
            <w:tcW w:w="4320" w:type="dxa"/>
          </w:tcPr>
          <w:p w:rsidR="008516D4" w:rsidRPr="009C2F9F" w:rsidRDefault="008516D4" w:rsidP="004D039C">
            <w:pPr>
              <w:pStyle w:val="PlainText"/>
              <w:jc w:val="both"/>
              <w:rPr>
                <w:rFonts w:ascii="Times New Roman" w:hAnsi="Times New Roman" w:cs="Times New Roman"/>
                <w:sz w:val="32"/>
                <w:szCs w:val="32"/>
                <w:lang w:bidi="he-IL"/>
              </w:rPr>
            </w:pPr>
            <w:r w:rsidRPr="009C2F9F">
              <w:rPr>
                <w:rFonts w:ascii="Times New Roman" w:hAnsi="Times New Roman" w:cs="Times New Roman"/>
                <w:sz w:val="32"/>
                <w:szCs w:val="32"/>
                <w:lang w:bidi="he-IL"/>
              </w:rPr>
              <w:t>Красный цвет книги – это сигнал тревоги и опасности.</w:t>
            </w:r>
          </w:p>
        </w:tc>
        <w:tc>
          <w:tcPr>
            <w:tcW w:w="1560" w:type="dxa"/>
          </w:tcPr>
          <w:p w:rsidR="008516D4" w:rsidRPr="009C2F9F" w:rsidRDefault="008516D4" w:rsidP="004D039C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he-IL"/>
              </w:rPr>
            </w:pPr>
          </w:p>
        </w:tc>
      </w:tr>
      <w:tr w:rsidR="008516D4" w:rsidTr="0003203B">
        <w:tc>
          <w:tcPr>
            <w:tcW w:w="1188" w:type="dxa"/>
          </w:tcPr>
          <w:p w:rsidR="008516D4" w:rsidRPr="009C2F9F" w:rsidRDefault="008516D4" w:rsidP="004D039C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  <w:lang w:bidi="he-IL"/>
              </w:rPr>
            </w:pPr>
          </w:p>
        </w:tc>
        <w:tc>
          <w:tcPr>
            <w:tcW w:w="4320" w:type="dxa"/>
          </w:tcPr>
          <w:p w:rsidR="008516D4" w:rsidRPr="009C2F9F" w:rsidRDefault="008516D4" w:rsidP="004D039C">
            <w:pPr>
              <w:pStyle w:val="PlainText"/>
              <w:jc w:val="both"/>
              <w:rPr>
                <w:rFonts w:ascii="Times New Roman" w:hAnsi="Times New Roman" w:cs="Times New Roman"/>
                <w:sz w:val="32"/>
                <w:szCs w:val="32"/>
                <w:lang w:bidi="he-IL"/>
              </w:rPr>
            </w:pPr>
            <w:r w:rsidRPr="009C2F9F">
              <w:rPr>
                <w:rFonts w:ascii="Times New Roman" w:hAnsi="Times New Roman" w:cs="Times New Roman"/>
                <w:sz w:val="32"/>
                <w:szCs w:val="32"/>
                <w:lang w:bidi="he-IL"/>
              </w:rPr>
              <w:t>В книгу занесены только те животные, которых осталось  мало.</w:t>
            </w:r>
          </w:p>
        </w:tc>
        <w:tc>
          <w:tcPr>
            <w:tcW w:w="1560" w:type="dxa"/>
          </w:tcPr>
          <w:p w:rsidR="008516D4" w:rsidRPr="009C2F9F" w:rsidRDefault="008516D4" w:rsidP="004D039C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  <w:lang w:bidi="he-IL"/>
              </w:rPr>
            </w:pPr>
          </w:p>
        </w:tc>
      </w:tr>
      <w:tr w:rsidR="008516D4" w:rsidTr="0003203B">
        <w:tc>
          <w:tcPr>
            <w:tcW w:w="1188" w:type="dxa"/>
          </w:tcPr>
          <w:p w:rsidR="008516D4" w:rsidRPr="009C2F9F" w:rsidRDefault="008516D4" w:rsidP="004D039C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  <w:lang w:bidi="he-IL"/>
              </w:rPr>
            </w:pPr>
          </w:p>
        </w:tc>
        <w:tc>
          <w:tcPr>
            <w:tcW w:w="4320" w:type="dxa"/>
          </w:tcPr>
          <w:p w:rsidR="008516D4" w:rsidRPr="009C2F9F" w:rsidRDefault="008516D4" w:rsidP="004D039C">
            <w:pPr>
              <w:pStyle w:val="PlainText"/>
              <w:jc w:val="both"/>
              <w:rPr>
                <w:rFonts w:ascii="Times New Roman" w:hAnsi="Times New Roman" w:cs="Times New Roman"/>
                <w:sz w:val="32"/>
                <w:szCs w:val="32"/>
                <w:lang w:bidi="he-IL"/>
              </w:rPr>
            </w:pPr>
            <w:r w:rsidRPr="009C2F9F">
              <w:rPr>
                <w:rFonts w:ascii="Times New Roman" w:hAnsi="Times New Roman" w:cs="Times New Roman"/>
                <w:sz w:val="32"/>
                <w:szCs w:val="32"/>
                <w:lang w:bidi="he-IL"/>
              </w:rPr>
              <w:t>В Красной книге страницы обведены в рамки разных цветов.</w:t>
            </w:r>
          </w:p>
        </w:tc>
        <w:tc>
          <w:tcPr>
            <w:tcW w:w="1560" w:type="dxa"/>
          </w:tcPr>
          <w:p w:rsidR="008516D4" w:rsidRPr="009C2F9F" w:rsidRDefault="008516D4" w:rsidP="004D039C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  <w:lang w:bidi="he-IL"/>
              </w:rPr>
            </w:pPr>
          </w:p>
        </w:tc>
      </w:tr>
    </w:tbl>
    <w:p w:rsidR="008516D4" w:rsidRDefault="008516D4" w:rsidP="00953D9A">
      <w:pPr>
        <w:pStyle w:val="PlainText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953D9A">
      <w:pPr>
        <w:pStyle w:val="PlainText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Default="008516D4" w:rsidP="00953D9A">
      <w:pPr>
        <w:pStyle w:val="PlainText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Pr="00961721" w:rsidRDefault="008516D4" w:rsidP="00953D9A">
      <w:pPr>
        <w:pStyle w:val="PlainText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Default="008516D4" w:rsidP="00953D9A">
      <w:pPr>
        <w:pStyle w:val="PlainText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953D9A">
      <w:pPr>
        <w:pStyle w:val="PlainText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953D9A">
      <w:pPr>
        <w:pStyle w:val="PlainText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953D9A">
      <w:pPr>
        <w:pStyle w:val="PlainText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953D9A">
      <w:pPr>
        <w:pStyle w:val="PlainText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953D9A">
      <w:pPr>
        <w:pStyle w:val="PlainText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</w:p>
    <w:p w:rsidR="008516D4" w:rsidRPr="00C17A45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  <w:r w:rsidRPr="00C17A45">
        <w:rPr>
          <w:rFonts w:ascii="Times New Roman" w:hAnsi="Times New Roman" w:cs="Times New Roman"/>
          <w:b/>
          <w:bCs/>
          <w:sz w:val="40"/>
          <w:szCs w:val="40"/>
          <w:u w:val="single"/>
        </w:rPr>
        <w:t>РАБОЧИЙ   ЛИСТ</w:t>
      </w:r>
    </w:p>
    <w:p w:rsidR="008516D4" w:rsidRDefault="008516D4" w:rsidP="00953D9A">
      <w:pPr>
        <w:pStyle w:val="PlainText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03203B">
      <w:pPr>
        <w:pStyle w:val="PlainText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03203B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Задание № 1</w:t>
      </w:r>
    </w:p>
    <w:p w:rsidR="008516D4" w:rsidRDefault="008516D4" w:rsidP="0003203B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03203B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ФИЛВОРД</w:t>
      </w: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tbl>
      <w:tblPr>
        <w:tblpPr w:leftFromText="180" w:rightFromText="180" w:vertAnchor="page" w:horzAnchor="margin" w:tblpY="321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5"/>
        <w:gridCol w:w="806"/>
        <w:gridCol w:w="806"/>
        <w:gridCol w:w="807"/>
        <w:gridCol w:w="775"/>
        <w:gridCol w:w="797"/>
        <w:gridCol w:w="815"/>
        <w:gridCol w:w="805"/>
        <w:gridCol w:w="815"/>
      </w:tblGrid>
      <w:tr w:rsidR="008516D4" w:rsidRPr="00F35887" w:rsidTr="0003203B">
        <w:trPr>
          <w:trHeight w:val="492"/>
        </w:trPr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sz w:val="40"/>
                <w:szCs w:val="40"/>
              </w:rPr>
            </w:pPr>
            <w:r w:rsidRPr="00961721">
              <w:rPr>
                <w:sz w:val="40"/>
                <w:szCs w:val="40"/>
              </w:rPr>
              <w:t>А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В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Ь</w:t>
            </w:r>
          </w:p>
        </w:tc>
        <w:tc>
          <w:tcPr>
            <w:tcW w:w="80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Я</w:t>
            </w:r>
          </w:p>
        </w:tc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П</w:t>
            </w:r>
          </w:p>
        </w:tc>
        <w:tc>
          <w:tcPr>
            <w:tcW w:w="79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А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Ж</w:t>
            </w:r>
          </w:p>
        </w:tc>
        <w:tc>
          <w:tcPr>
            <w:tcW w:w="80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У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К</w:t>
            </w:r>
          </w:p>
        </w:tc>
      </w:tr>
      <w:tr w:rsidR="008516D4" w:rsidRPr="00F35887" w:rsidTr="0003203B">
        <w:trPr>
          <w:trHeight w:val="511"/>
        </w:trPr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sz w:val="40"/>
                <w:szCs w:val="40"/>
              </w:rPr>
            </w:pPr>
            <w:r w:rsidRPr="00961721">
              <w:rPr>
                <w:sz w:val="40"/>
                <w:szCs w:val="40"/>
              </w:rPr>
              <w:t>П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Т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Э</w:t>
            </w:r>
          </w:p>
        </w:tc>
        <w:tc>
          <w:tcPr>
            <w:tcW w:w="80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Ы</w:t>
            </w:r>
          </w:p>
        </w:tc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Р</w:t>
            </w:r>
          </w:p>
        </w:tc>
        <w:tc>
          <w:tcPr>
            <w:tcW w:w="79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Л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З</w:t>
            </w:r>
          </w:p>
        </w:tc>
        <w:tc>
          <w:tcPr>
            <w:tcW w:w="80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Ж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Д</w:t>
            </w:r>
          </w:p>
        </w:tc>
      </w:tr>
      <w:tr w:rsidR="008516D4" w:rsidRPr="00F35887" w:rsidTr="0003203B">
        <w:trPr>
          <w:trHeight w:val="492"/>
        </w:trPr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sz w:val="40"/>
                <w:szCs w:val="40"/>
              </w:rPr>
            </w:pPr>
            <w:r w:rsidRPr="00961721">
              <w:rPr>
                <w:sz w:val="40"/>
                <w:szCs w:val="40"/>
              </w:rPr>
              <w:t>Р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И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Ф</w:t>
            </w:r>
          </w:p>
        </w:tc>
        <w:tc>
          <w:tcPr>
            <w:tcW w:w="80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Ч</w:t>
            </w:r>
          </w:p>
        </w:tc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Ы</w:t>
            </w:r>
          </w:p>
        </w:tc>
        <w:tc>
          <w:tcPr>
            <w:tcW w:w="79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О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Р</w:t>
            </w:r>
          </w:p>
        </w:tc>
        <w:tc>
          <w:tcPr>
            <w:tcW w:w="80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Ё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Л</w:t>
            </w:r>
          </w:p>
        </w:tc>
      </w:tr>
      <w:tr w:rsidR="008516D4" w:rsidRPr="00F35887" w:rsidTr="0003203B">
        <w:trPr>
          <w:trHeight w:val="511"/>
        </w:trPr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sz w:val="40"/>
                <w:szCs w:val="40"/>
              </w:rPr>
            </w:pPr>
            <w:r w:rsidRPr="00961721">
              <w:rPr>
                <w:sz w:val="40"/>
                <w:szCs w:val="40"/>
              </w:rPr>
              <w:t>Н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Г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Л</w:t>
            </w:r>
          </w:p>
        </w:tc>
        <w:tc>
          <w:tcPr>
            <w:tcW w:w="80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А</w:t>
            </w:r>
          </w:p>
        </w:tc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Л</w:t>
            </w:r>
          </w:p>
        </w:tc>
        <w:tc>
          <w:tcPr>
            <w:tcW w:w="79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И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П</w:t>
            </w:r>
          </w:p>
        </w:tc>
        <w:tc>
          <w:tcPr>
            <w:tcW w:w="80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Р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Ц</w:t>
            </w:r>
          </w:p>
        </w:tc>
      </w:tr>
      <w:tr w:rsidR="008516D4" w:rsidRPr="00F35887" w:rsidTr="0003203B">
        <w:trPr>
          <w:trHeight w:val="511"/>
        </w:trPr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sz w:val="40"/>
                <w:szCs w:val="40"/>
              </w:rPr>
            </w:pPr>
            <w:r w:rsidRPr="00961721">
              <w:rPr>
                <w:sz w:val="40"/>
                <w:szCs w:val="40"/>
              </w:rPr>
              <w:t>Б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Р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Н</w:t>
            </w:r>
          </w:p>
        </w:tc>
        <w:tc>
          <w:tcPr>
            <w:tcW w:w="80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М</w:t>
            </w:r>
          </w:p>
        </w:tc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И</w:t>
            </w:r>
          </w:p>
        </w:tc>
        <w:tc>
          <w:tcPr>
            <w:tcW w:w="79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Н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Г</w:t>
            </w:r>
          </w:p>
        </w:tc>
        <w:tc>
          <w:tcPr>
            <w:tcW w:w="80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О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Т</w:t>
            </w:r>
          </w:p>
        </w:tc>
      </w:tr>
      <w:tr w:rsidR="008516D4" w:rsidRPr="00F35887" w:rsidTr="0003203B">
        <w:trPr>
          <w:trHeight w:val="492"/>
        </w:trPr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sz w:val="40"/>
                <w:szCs w:val="40"/>
              </w:rPr>
            </w:pPr>
            <w:r w:rsidRPr="00961721">
              <w:rPr>
                <w:sz w:val="40"/>
                <w:szCs w:val="40"/>
              </w:rPr>
              <w:t>Ы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Д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Г</w:t>
            </w:r>
          </w:p>
        </w:tc>
        <w:tc>
          <w:tcPr>
            <w:tcW w:w="80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П</w:t>
            </w:r>
          </w:p>
        </w:tc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П</w:t>
            </w:r>
          </w:p>
        </w:tc>
        <w:tc>
          <w:tcPr>
            <w:tcW w:w="79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О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И</w:t>
            </w:r>
          </w:p>
        </w:tc>
        <w:tc>
          <w:tcPr>
            <w:tcW w:w="80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М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В</w:t>
            </w:r>
          </w:p>
        </w:tc>
      </w:tr>
      <w:tr w:rsidR="008516D4" w:rsidRPr="00F35887" w:rsidTr="0003203B">
        <w:trPr>
          <w:trHeight w:val="511"/>
        </w:trPr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sz w:val="40"/>
                <w:szCs w:val="40"/>
              </w:rPr>
            </w:pPr>
            <w:r w:rsidRPr="00961721">
              <w:rPr>
                <w:sz w:val="40"/>
                <w:szCs w:val="40"/>
              </w:rPr>
              <w:t>У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О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Щ</w:t>
            </w:r>
          </w:p>
        </w:tc>
        <w:tc>
          <w:tcPr>
            <w:tcW w:w="80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У</w:t>
            </w:r>
          </w:p>
        </w:tc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Н</w:t>
            </w:r>
          </w:p>
        </w:tc>
        <w:tc>
          <w:tcPr>
            <w:tcW w:w="79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Д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Ф</w:t>
            </w:r>
          </w:p>
        </w:tc>
        <w:tc>
          <w:tcPr>
            <w:tcW w:w="80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Й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С</w:t>
            </w:r>
          </w:p>
        </w:tc>
      </w:tr>
      <w:tr w:rsidR="008516D4" w:rsidRPr="00F35887" w:rsidTr="0003203B">
        <w:trPr>
          <w:trHeight w:val="492"/>
        </w:trPr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sz w:val="40"/>
                <w:szCs w:val="40"/>
              </w:rPr>
            </w:pPr>
            <w:r w:rsidRPr="00961721">
              <w:rPr>
                <w:sz w:val="40"/>
                <w:szCs w:val="40"/>
              </w:rPr>
              <w:t>Ю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Й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З</w:t>
            </w:r>
          </w:p>
        </w:tc>
        <w:tc>
          <w:tcPr>
            <w:tcW w:w="80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Л</w:t>
            </w:r>
          </w:p>
        </w:tc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Ц</w:t>
            </w:r>
          </w:p>
        </w:tc>
        <w:tc>
          <w:tcPr>
            <w:tcW w:w="79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Н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П</w:t>
            </w:r>
          </w:p>
        </w:tc>
        <w:tc>
          <w:tcPr>
            <w:tcW w:w="80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И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А</w:t>
            </w:r>
          </w:p>
        </w:tc>
      </w:tr>
      <w:tr w:rsidR="008516D4" w:rsidRPr="00F35887" w:rsidTr="0003203B">
        <w:trPr>
          <w:trHeight w:val="530"/>
        </w:trPr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sz w:val="40"/>
                <w:szCs w:val="40"/>
              </w:rPr>
            </w:pPr>
            <w:r w:rsidRPr="00961721">
              <w:rPr>
                <w:sz w:val="40"/>
                <w:szCs w:val="40"/>
              </w:rPr>
              <w:t>Ш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С</w:t>
            </w:r>
          </w:p>
        </w:tc>
        <w:tc>
          <w:tcPr>
            <w:tcW w:w="806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Х</w:t>
            </w:r>
          </w:p>
        </w:tc>
        <w:tc>
          <w:tcPr>
            <w:tcW w:w="80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Я</w:t>
            </w:r>
          </w:p>
        </w:tc>
        <w:tc>
          <w:tcPr>
            <w:tcW w:w="77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У</w:t>
            </w:r>
          </w:p>
        </w:tc>
        <w:tc>
          <w:tcPr>
            <w:tcW w:w="797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М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О</w:t>
            </w:r>
          </w:p>
        </w:tc>
        <w:tc>
          <w:tcPr>
            <w:tcW w:w="80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Р</w:t>
            </w:r>
          </w:p>
        </w:tc>
        <w:tc>
          <w:tcPr>
            <w:tcW w:w="815" w:type="dxa"/>
          </w:tcPr>
          <w:p w:rsidR="008516D4" w:rsidRPr="00961721" w:rsidRDefault="008516D4" w:rsidP="0003203B">
            <w:pPr>
              <w:jc w:val="center"/>
              <w:rPr>
                <w:color w:val="000000"/>
                <w:sz w:val="40"/>
                <w:szCs w:val="40"/>
              </w:rPr>
            </w:pPr>
            <w:r w:rsidRPr="00961721">
              <w:rPr>
                <w:color w:val="000000"/>
                <w:sz w:val="40"/>
                <w:szCs w:val="40"/>
              </w:rPr>
              <w:t>Ж</w:t>
            </w:r>
          </w:p>
        </w:tc>
      </w:tr>
    </w:tbl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C17A45">
      <w:pPr>
        <w:pStyle w:val="PlainTex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953D9A">
      <w:pPr>
        <w:pStyle w:val="PlainText"/>
        <w:rPr>
          <w:rFonts w:ascii="Times New Roman" w:hAnsi="Times New Roman" w:cs="Times New Roman"/>
          <w:b/>
          <w:bCs/>
          <w:sz w:val="40"/>
          <w:szCs w:val="40"/>
        </w:rPr>
      </w:pPr>
    </w:p>
    <w:p w:rsidR="008516D4" w:rsidRDefault="008516D4" w:rsidP="0003203B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Default="008516D4" w:rsidP="0003203B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Default="008516D4" w:rsidP="0003203B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Default="008516D4" w:rsidP="0003203B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Default="008516D4" w:rsidP="0003203B">
      <w:pPr>
        <w:pStyle w:val="PlainTex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516D4" w:rsidRPr="0003203B" w:rsidRDefault="008516D4" w:rsidP="0003203B">
      <w:pPr>
        <w:pStyle w:val="PlainTex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3203B">
        <w:rPr>
          <w:rFonts w:ascii="Times New Roman" w:hAnsi="Times New Roman" w:cs="Times New Roman"/>
          <w:b/>
          <w:bCs/>
          <w:sz w:val="32"/>
          <w:szCs w:val="32"/>
        </w:rPr>
        <w:t>Задание № 2</w:t>
      </w:r>
    </w:p>
    <w:p w:rsidR="008516D4" w:rsidRDefault="008516D4" w:rsidP="0003203B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Pr="0003203B" w:rsidRDefault="008516D4" w:rsidP="0003203B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3203B">
        <w:rPr>
          <w:rFonts w:ascii="Times New Roman" w:hAnsi="Times New Roman" w:cs="Times New Roman"/>
          <w:sz w:val="28"/>
          <w:szCs w:val="28"/>
        </w:rPr>
        <w:t>1. Для кого соленая вода является домом? _____________________. Прочитай предложение, которое доказывает твой ответ.</w:t>
      </w:r>
    </w:p>
    <w:p w:rsidR="008516D4" w:rsidRPr="0003203B" w:rsidRDefault="008516D4" w:rsidP="0003203B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</w:p>
    <w:p w:rsidR="008516D4" w:rsidRPr="0003203B" w:rsidRDefault="008516D4" w:rsidP="0003203B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3203B">
        <w:rPr>
          <w:rFonts w:ascii="Times New Roman" w:hAnsi="Times New Roman" w:cs="Times New Roman"/>
          <w:sz w:val="28"/>
          <w:szCs w:val="28"/>
        </w:rPr>
        <w:t>2. С помощью клыков морж добывает __________________, защищается от _______________   ____________________, вылезает из _________________.</w:t>
      </w:r>
    </w:p>
    <w:p w:rsidR="008516D4" w:rsidRPr="0003203B" w:rsidRDefault="008516D4" w:rsidP="0003203B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</w:p>
    <w:p w:rsidR="008516D4" w:rsidRDefault="008516D4" w:rsidP="0003203B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</w:p>
    <w:p w:rsidR="008516D4" w:rsidRPr="0003203B" w:rsidRDefault="008516D4" w:rsidP="0003203B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3203B">
        <w:rPr>
          <w:rFonts w:ascii="Times New Roman" w:hAnsi="Times New Roman" w:cs="Times New Roman"/>
          <w:sz w:val="28"/>
          <w:szCs w:val="28"/>
        </w:rPr>
        <w:t xml:space="preserve">3. У каких животных длина тела достигает более трех метров? Это_______________________________________  </w:t>
      </w:r>
    </w:p>
    <w:p w:rsidR="008516D4" w:rsidRPr="0003203B" w:rsidRDefault="008516D4" w:rsidP="0003203B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</w:p>
    <w:p w:rsidR="008516D4" w:rsidRDefault="008516D4" w:rsidP="0003203B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</w:p>
    <w:p w:rsidR="008516D4" w:rsidRPr="0003203B" w:rsidRDefault="008516D4" w:rsidP="0003203B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3203B">
        <w:rPr>
          <w:rFonts w:ascii="Times New Roman" w:hAnsi="Times New Roman" w:cs="Times New Roman"/>
          <w:sz w:val="28"/>
          <w:szCs w:val="28"/>
        </w:rPr>
        <w:t>4. В день тигру надо примерно 8 кг мяса. Рассчитай, сколько кг мяса надо тигру на неделю. _____________________________________</w:t>
      </w:r>
    </w:p>
    <w:p w:rsidR="008516D4" w:rsidRPr="0003203B" w:rsidRDefault="008516D4" w:rsidP="0003203B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</w:p>
    <w:p w:rsidR="008516D4" w:rsidRPr="0003203B" w:rsidRDefault="008516D4" w:rsidP="0003203B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3203B">
        <w:rPr>
          <w:rFonts w:ascii="Times New Roman" w:hAnsi="Times New Roman" w:cs="Times New Roman"/>
          <w:sz w:val="28"/>
          <w:szCs w:val="28"/>
        </w:rPr>
        <w:t>5. Верно ли, что птицу с нежно-розовым опереньем называют орел – беркут? Да или нет? Прочитай предложение, которое доказывает твой ответ.</w:t>
      </w:r>
    </w:p>
    <w:p w:rsidR="008516D4" w:rsidRPr="0003203B" w:rsidRDefault="008516D4" w:rsidP="0003203B">
      <w:pPr>
        <w:pStyle w:val="PlainText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516D4" w:rsidRPr="0003203B" w:rsidRDefault="008516D4" w:rsidP="0003203B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</w:p>
    <w:p w:rsidR="008516D4" w:rsidRPr="0003203B" w:rsidRDefault="008516D4" w:rsidP="0003203B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  <w:r w:rsidRPr="0003203B">
        <w:rPr>
          <w:rFonts w:ascii="Times New Roman" w:hAnsi="Times New Roman" w:cs="Times New Roman"/>
          <w:sz w:val="28"/>
          <w:szCs w:val="28"/>
        </w:rPr>
        <w:t>6. Длина тела ____________________________  достигает 3 см. Это животное можно назвать санитаром леса. Прочитай предложение, которое доказывает твой ответ.</w:t>
      </w:r>
    </w:p>
    <w:p w:rsidR="008516D4" w:rsidRPr="0003203B" w:rsidRDefault="008516D4" w:rsidP="0003203B">
      <w:pPr>
        <w:pStyle w:val="PlainText"/>
        <w:rPr>
          <w:rFonts w:ascii="Times New Roman" w:hAnsi="Times New Roman" w:cs="Times New Roman"/>
          <w:sz w:val="40"/>
          <w:szCs w:val="40"/>
        </w:rPr>
      </w:pPr>
    </w:p>
    <w:p w:rsidR="008516D4" w:rsidRPr="0003203B" w:rsidRDefault="008516D4" w:rsidP="0003203B">
      <w:pPr>
        <w:pStyle w:val="PlainText"/>
        <w:rPr>
          <w:rFonts w:ascii="Times New Roman" w:hAnsi="Times New Roman" w:cs="Times New Roman"/>
          <w:sz w:val="40"/>
          <w:szCs w:val="40"/>
        </w:rPr>
      </w:pPr>
    </w:p>
    <w:p w:rsidR="008516D4" w:rsidRPr="0003203B" w:rsidRDefault="008516D4" w:rsidP="0003203B">
      <w:pPr>
        <w:pStyle w:val="PlainText"/>
        <w:rPr>
          <w:rFonts w:ascii="Times New Roman" w:hAnsi="Times New Roman" w:cs="Times New Roman"/>
          <w:sz w:val="40"/>
          <w:szCs w:val="40"/>
        </w:rPr>
      </w:pPr>
    </w:p>
    <w:p w:rsidR="008516D4" w:rsidRPr="0003203B" w:rsidRDefault="008516D4" w:rsidP="0003203B">
      <w:pPr>
        <w:pStyle w:val="PlainText"/>
        <w:rPr>
          <w:rFonts w:ascii="Times New Roman" w:hAnsi="Times New Roman" w:cs="Times New Roman"/>
          <w:sz w:val="40"/>
          <w:szCs w:val="40"/>
        </w:rPr>
      </w:pPr>
    </w:p>
    <w:p w:rsidR="008516D4" w:rsidRPr="0003203B" w:rsidRDefault="008516D4" w:rsidP="0003203B">
      <w:pPr>
        <w:pStyle w:val="PlainText"/>
        <w:rPr>
          <w:rFonts w:ascii="Times New Roman" w:hAnsi="Times New Roman" w:cs="Times New Roman"/>
          <w:sz w:val="40"/>
          <w:szCs w:val="40"/>
        </w:rPr>
      </w:pPr>
    </w:p>
    <w:p w:rsidR="008516D4" w:rsidRDefault="008516D4" w:rsidP="00C17A45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8516D4" w:rsidSect="0003203B">
          <w:pgSz w:w="16840" w:h="11907" w:orient="landscape" w:code="9"/>
          <w:pgMar w:top="284" w:right="851" w:bottom="284" w:left="284" w:header="720" w:footer="720" w:gutter="0"/>
          <w:cols w:num="2" w:space="709"/>
          <w:noEndnote/>
          <w:docGrid w:linePitch="326"/>
        </w:sectPr>
      </w:pPr>
    </w:p>
    <w:p w:rsidR="008516D4" w:rsidRDefault="008516D4" w:rsidP="00C17A45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Default="008516D4" w:rsidP="00C17A45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Default="008516D4" w:rsidP="00C17A45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Default="008516D4" w:rsidP="00C17A45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Default="008516D4" w:rsidP="00C17A45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Default="008516D4" w:rsidP="00C17A45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Default="008516D4" w:rsidP="00C17A45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Default="008516D4" w:rsidP="00C17A45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Default="008516D4" w:rsidP="00C17A45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Default="008516D4" w:rsidP="00C17A45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Default="008516D4" w:rsidP="00C17A45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16D4" w:rsidRDefault="008516D4" w:rsidP="00C17A45">
      <w:pPr>
        <w:pStyle w:val="PlainText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8516D4" w:rsidSect="00C17A45">
          <w:type w:val="continuous"/>
          <w:pgSz w:w="16840" w:h="11907" w:orient="landscape" w:code="9"/>
          <w:pgMar w:top="851" w:right="851" w:bottom="851" w:left="851" w:header="720" w:footer="720" w:gutter="0"/>
          <w:cols w:space="709"/>
          <w:noEndnote/>
          <w:docGrid w:linePitch="326"/>
        </w:sectPr>
      </w:pPr>
    </w:p>
    <w:p w:rsidR="008516D4" w:rsidRPr="00AC60F7" w:rsidRDefault="008516D4" w:rsidP="0003203B">
      <w:pPr>
        <w:pStyle w:val="PlainText"/>
        <w:spacing w:line="360" w:lineRule="auto"/>
        <w:jc w:val="both"/>
      </w:pPr>
    </w:p>
    <w:sectPr w:rsidR="008516D4" w:rsidRPr="00AC60F7" w:rsidSect="0003203B">
      <w:type w:val="continuous"/>
      <w:pgSz w:w="16840" w:h="11907" w:orient="landscape" w:code="9"/>
      <w:pgMar w:top="851" w:right="851" w:bottom="851" w:left="851" w:header="720" w:footer="720" w:gutter="0"/>
      <w:cols w:num="2" w:space="709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E34E6"/>
    <w:multiLevelType w:val="hybridMultilevel"/>
    <w:tmpl w:val="69AC71D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5575BFD"/>
    <w:multiLevelType w:val="hybridMultilevel"/>
    <w:tmpl w:val="843C838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290"/>
    <w:rsid w:val="00020735"/>
    <w:rsid w:val="000212F6"/>
    <w:rsid w:val="0003203B"/>
    <w:rsid w:val="00041880"/>
    <w:rsid w:val="00042EE3"/>
    <w:rsid w:val="000469B6"/>
    <w:rsid w:val="00054011"/>
    <w:rsid w:val="00075671"/>
    <w:rsid w:val="00076077"/>
    <w:rsid w:val="000815B4"/>
    <w:rsid w:val="000963F9"/>
    <w:rsid w:val="000A466C"/>
    <w:rsid w:val="000F1F37"/>
    <w:rsid w:val="001024AC"/>
    <w:rsid w:val="001214D8"/>
    <w:rsid w:val="00123828"/>
    <w:rsid w:val="00125509"/>
    <w:rsid w:val="00131ECC"/>
    <w:rsid w:val="00140849"/>
    <w:rsid w:val="00147793"/>
    <w:rsid w:val="001641D5"/>
    <w:rsid w:val="00166F39"/>
    <w:rsid w:val="00173B4B"/>
    <w:rsid w:val="00176358"/>
    <w:rsid w:val="00176B99"/>
    <w:rsid w:val="00183178"/>
    <w:rsid w:val="001B0720"/>
    <w:rsid w:val="001B2843"/>
    <w:rsid w:val="001B3624"/>
    <w:rsid w:val="001B3DDC"/>
    <w:rsid w:val="001B493F"/>
    <w:rsid w:val="001C2F23"/>
    <w:rsid w:val="00206849"/>
    <w:rsid w:val="00231A34"/>
    <w:rsid w:val="00235A9E"/>
    <w:rsid w:val="00257E38"/>
    <w:rsid w:val="0028189D"/>
    <w:rsid w:val="00294BA8"/>
    <w:rsid w:val="002A25BA"/>
    <w:rsid w:val="002A4290"/>
    <w:rsid w:val="002B42E7"/>
    <w:rsid w:val="002B5796"/>
    <w:rsid w:val="00315CFF"/>
    <w:rsid w:val="00320583"/>
    <w:rsid w:val="0033282B"/>
    <w:rsid w:val="00362383"/>
    <w:rsid w:val="003A27C0"/>
    <w:rsid w:val="003A6FA3"/>
    <w:rsid w:val="003A7290"/>
    <w:rsid w:val="003A7BB0"/>
    <w:rsid w:val="003C55A5"/>
    <w:rsid w:val="003C7314"/>
    <w:rsid w:val="003D795B"/>
    <w:rsid w:val="003D7F3B"/>
    <w:rsid w:val="004120EB"/>
    <w:rsid w:val="00437927"/>
    <w:rsid w:val="00441349"/>
    <w:rsid w:val="0045256F"/>
    <w:rsid w:val="0045522F"/>
    <w:rsid w:val="00456B35"/>
    <w:rsid w:val="00473B7F"/>
    <w:rsid w:val="00480A08"/>
    <w:rsid w:val="004947F3"/>
    <w:rsid w:val="00495CDC"/>
    <w:rsid w:val="004A786D"/>
    <w:rsid w:val="004B3234"/>
    <w:rsid w:val="004C227A"/>
    <w:rsid w:val="004C6854"/>
    <w:rsid w:val="004D039C"/>
    <w:rsid w:val="004D2F2A"/>
    <w:rsid w:val="004E15F1"/>
    <w:rsid w:val="004E62AE"/>
    <w:rsid w:val="004E70D3"/>
    <w:rsid w:val="004F42A3"/>
    <w:rsid w:val="005061CB"/>
    <w:rsid w:val="00515E75"/>
    <w:rsid w:val="00523363"/>
    <w:rsid w:val="00541D36"/>
    <w:rsid w:val="005426F2"/>
    <w:rsid w:val="0055091F"/>
    <w:rsid w:val="00553202"/>
    <w:rsid w:val="005A0E3B"/>
    <w:rsid w:val="005D6A2D"/>
    <w:rsid w:val="005E2BDB"/>
    <w:rsid w:val="005E3703"/>
    <w:rsid w:val="005E5524"/>
    <w:rsid w:val="005F7184"/>
    <w:rsid w:val="006257CA"/>
    <w:rsid w:val="00640917"/>
    <w:rsid w:val="00641C95"/>
    <w:rsid w:val="00671EE5"/>
    <w:rsid w:val="0068699D"/>
    <w:rsid w:val="006928B7"/>
    <w:rsid w:val="006A39E8"/>
    <w:rsid w:val="006A678A"/>
    <w:rsid w:val="006D52A0"/>
    <w:rsid w:val="006F2A43"/>
    <w:rsid w:val="006F2AAF"/>
    <w:rsid w:val="006F6BD4"/>
    <w:rsid w:val="00702CDE"/>
    <w:rsid w:val="007060DB"/>
    <w:rsid w:val="0073055A"/>
    <w:rsid w:val="007306A3"/>
    <w:rsid w:val="00736607"/>
    <w:rsid w:val="00744D55"/>
    <w:rsid w:val="00753BA3"/>
    <w:rsid w:val="00762A17"/>
    <w:rsid w:val="007677A8"/>
    <w:rsid w:val="00773AA6"/>
    <w:rsid w:val="00783EF6"/>
    <w:rsid w:val="007A6187"/>
    <w:rsid w:val="007C3FB0"/>
    <w:rsid w:val="007C61F5"/>
    <w:rsid w:val="007F0970"/>
    <w:rsid w:val="00812047"/>
    <w:rsid w:val="008174C6"/>
    <w:rsid w:val="00823ACE"/>
    <w:rsid w:val="00826910"/>
    <w:rsid w:val="00836F70"/>
    <w:rsid w:val="00846E13"/>
    <w:rsid w:val="00847610"/>
    <w:rsid w:val="008516D4"/>
    <w:rsid w:val="00854ABA"/>
    <w:rsid w:val="0087084C"/>
    <w:rsid w:val="00874595"/>
    <w:rsid w:val="0088602D"/>
    <w:rsid w:val="008A1E37"/>
    <w:rsid w:val="008A2455"/>
    <w:rsid w:val="008B5144"/>
    <w:rsid w:val="008C5818"/>
    <w:rsid w:val="008E05BD"/>
    <w:rsid w:val="008F56AC"/>
    <w:rsid w:val="00922931"/>
    <w:rsid w:val="00953D9A"/>
    <w:rsid w:val="0095760C"/>
    <w:rsid w:val="00961721"/>
    <w:rsid w:val="00975120"/>
    <w:rsid w:val="00994CF3"/>
    <w:rsid w:val="009B35A0"/>
    <w:rsid w:val="009C2F9F"/>
    <w:rsid w:val="009D3628"/>
    <w:rsid w:val="009D7A64"/>
    <w:rsid w:val="00A025C8"/>
    <w:rsid w:val="00A24C3D"/>
    <w:rsid w:val="00A45374"/>
    <w:rsid w:val="00A4546F"/>
    <w:rsid w:val="00A5001B"/>
    <w:rsid w:val="00A54597"/>
    <w:rsid w:val="00A81FD7"/>
    <w:rsid w:val="00A970BE"/>
    <w:rsid w:val="00AA4DF9"/>
    <w:rsid w:val="00AA69DF"/>
    <w:rsid w:val="00AC2128"/>
    <w:rsid w:val="00AC297C"/>
    <w:rsid w:val="00AC60F7"/>
    <w:rsid w:val="00AE0F75"/>
    <w:rsid w:val="00AE56DD"/>
    <w:rsid w:val="00B05EFA"/>
    <w:rsid w:val="00B1275A"/>
    <w:rsid w:val="00B27473"/>
    <w:rsid w:val="00B3126E"/>
    <w:rsid w:val="00B47810"/>
    <w:rsid w:val="00B81E9C"/>
    <w:rsid w:val="00BA127B"/>
    <w:rsid w:val="00BD71BD"/>
    <w:rsid w:val="00BE345E"/>
    <w:rsid w:val="00BE4C2F"/>
    <w:rsid w:val="00C15F30"/>
    <w:rsid w:val="00C17A45"/>
    <w:rsid w:val="00C17BB9"/>
    <w:rsid w:val="00C25C85"/>
    <w:rsid w:val="00C35E1B"/>
    <w:rsid w:val="00C63E43"/>
    <w:rsid w:val="00C713DB"/>
    <w:rsid w:val="00C7485B"/>
    <w:rsid w:val="00C87190"/>
    <w:rsid w:val="00CD0777"/>
    <w:rsid w:val="00CF2C46"/>
    <w:rsid w:val="00CF4136"/>
    <w:rsid w:val="00D050DA"/>
    <w:rsid w:val="00D05F0C"/>
    <w:rsid w:val="00D261F3"/>
    <w:rsid w:val="00D725D1"/>
    <w:rsid w:val="00D72BA9"/>
    <w:rsid w:val="00DA0D48"/>
    <w:rsid w:val="00DB0BF9"/>
    <w:rsid w:val="00DC5C3B"/>
    <w:rsid w:val="00DD62A3"/>
    <w:rsid w:val="00E02110"/>
    <w:rsid w:val="00E209F4"/>
    <w:rsid w:val="00E223DA"/>
    <w:rsid w:val="00E47670"/>
    <w:rsid w:val="00E52A86"/>
    <w:rsid w:val="00E52F9C"/>
    <w:rsid w:val="00E52FBD"/>
    <w:rsid w:val="00E879B4"/>
    <w:rsid w:val="00EB543E"/>
    <w:rsid w:val="00EB7F34"/>
    <w:rsid w:val="00EC0763"/>
    <w:rsid w:val="00ED6B37"/>
    <w:rsid w:val="00EE61B8"/>
    <w:rsid w:val="00F11D50"/>
    <w:rsid w:val="00F172B0"/>
    <w:rsid w:val="00F32ED3"/>
    <w:rsid w:val="00F339DF"/>
    <w:rsid w:val="00F35887"/>
    <w:rsid w:val="00F5739D"/>
    <w:rsid w:val="00F9442B"/>
    <w:rsid w:val="00FA06B3"/>
    <w:rsid w:val="00FA1BCD"/>
    <w:rsid w:val="00FB0BC3"/>
    <w:rsid w:val="00FB0BDA"/>
    <w:rsid w:val="00FC11A9"/>
    <w:rsid w:val="00FD716E"/>
    <w:rsid w:val="00FE5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0DB"/>
    <w:rPr>
      <w:sz w:val="24"/>
      <w:szCs w:val="24"/>
      <w:lang w:eastAsia="ko-K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953D9A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17A45"/>
    <w:rPr>
      <w:rFonts w:ascii="Courier New" w:eastAsia="Batang" w:hAnsi="Courier New" w:cs="Courier New"/>
      <w:lang w:val="ru-RU" w:eastAsia="ko-K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193</Words>
  <Characters>1105</Characters>
  <Application>Microsoft Office Outlook</Application>
  <DocSecurity>0</DocSecurity>
  <Lines>0</Lines>
  <Paragraphs>0</Paragraphs>
  <ScaleCrop>false</ScaleCrop>
  <Company>Office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№ 3</dc:title>
  <dc:subject/>
  <dc:creator>Notebook</dc:creator>
  <cp:keywords/>
  <dc:description/>
  <cp:lastModifiedBy>Notebook</cp:lastModifiedBy>
  <cp:revision>4</cp:revision>
  <dcterms:created xsi:type="dcterms:W3CDTF">2024-11-26T12:29:00Z</dcterms:created>
  <dcterms:modified xsi:type="dcterms:W3CDTF">2024-11-26T12:38:00Z</dcterms:modified>
</cp:coreProperties>
</file>